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8F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4DC0C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B802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（燃气经营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7AF55FD3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777D5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3-5</w:t>
      </w:r>
    </w:p>
    <w:p w14:paraId="3EB63A4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144604B2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①燃气经营许可注销申请书；</w:t>
      </w:r>
    </w:p>
    <w:p w14:paraId="7B6A97D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②燃气经营企业对原有用户安置和设施处置等相关方案；</w:t>
      </w:r>
    </w:p>
    <w:p w14:paraId="5B62A25E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③燃气经营许可证正、副本；</w:t>
      </w:r>
    </w:p>
    <w:p w14:paraId="3EE6DD3D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④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法律、法规、规章规定的与注销燃气经营许可证相关的材料。</w:t>
      </w:r>
    </w:p>
    <w:p w14:paraId="39062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964B3D2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6B6DFDB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1444E71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hAnsi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③身份证复印件</w:t>
      </w:r>
      <w:r>
        <w:rPr>
          <w:rFonts w:hint="eastAsia" w:hAnsi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；</w:t>
      </w:r>
    </w:p>
    <w:p w14:paraId="7FC98B67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④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营业执照注销通知书</w:t>
      </w:r>
      <w:r>
        <w:rPr>
          <w:rFonts w:hint="eastAsia" w:hAnsi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4C439BD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0755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3EC29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F802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携带相关材料前往代办注销服务窗口即可办理。</w:t>
      </w:r>
    </w:p>
    <w:p w14:paraId="41FCFE6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60C6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各级登记部门咨询电话：</w:t>
      </w:r>
    </w:p>
    <w:p w14:paraId="1FBCF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市住建局，联系电话04694472896</w:t>
      </w:r>
    </w:p>
    <w:p w14:paraId="686FD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集贤县0469-4679277</w:t>
      </w:r>
    </w:p>
    <w:p w14:paraId="5B0AE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友谊县0469-5998017</w:t>
      </w:r>
    </w:p>
    <w:p w14:paraId="2703C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饶河县0469-6151230</w:t>
      </w:r>
    </w:p>
    <w:p w14:paraId="6D76C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宝清县0469-5424323</w:t>
      </w:r>
    </w:p>
    <w:p w14:paraId="63A30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7、表格样例：</w:t>
      </w:r>
    </w:p>
    <w:p w14:paraId="03B0D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1451398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《</w:t>
      </w:r>
      <w:r>
        <w:rPr>
          <w:rFonts w:hint="eastAsia" w:ascii="仿宋" w:hAnsi="仿宋" w:eastAsia="仿宋" w:cs="仿宋"/>
          <w:lang w:val="en-US" w:eastAsia="zh-CN"/>
        </w:rPr>
        <w:t>燃气</w:t>
      </w:r>
      <w:r>
        <w:rPr>
          <w:rFonts w:hint="eastAsia" w:ascii="仿宋" w:hAnsi="仿宋" w:eastAsia="仿宋" w:cs="仿宋"/>
        </w:rPr>
        <w:t>经营许可证》注销申请书</w:t>
      </w:r>
    </w:p>
    <w:p w14:paraId="6CC1D16D">
      <w:pPr>
        <w:rPr>
          <w:rFonts w:hint="eastAsia" w:ascii="仿宋" w:hAnsi="仿宋" w:eastAsia="仿宋" w:cs="仿宋"/>
        </w:rPr>
      </w:pPr>
    </w:p>
    <w:tbl>
      <w:tblPr>
        <w:tblStyle w:val="8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5330B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D2AF54F">
            <w:pPr>
              <w:pStyle w:val="14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7378E5CD">
            <w:pPr>
              <w:keepNext w:val="0"/>
              <w:keepLines w:val="0"/>
              <w:widowControl/>
              <w:suppressLineNumbers w:val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zh-CN" w:eastAsia="zh-CN" w:bidi="zh-CN"/>
              </w:rPr>
            </w:pPr>
          </w:p>
        </w:tc>
      </w:tr>
      <w:tr w14:paraId="1BC93B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73677A6D">
            <w:pPr>
              <w:pStyle w:val="14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6362AFF8">
            <w:pPr>
              <w:keepNext w:val="0"/>
              <w:keepLines w:val="0"/>
              <w:widowControl/>
              <w:suppressLineNumbers w:val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</w:p>
        </w:tc>
      </w:tr>
      <w:tr w14:paraId="34CD7C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208C8447">
            <w:pPr>
              <w:pStyle w:val="14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申请人</w:t>
            </w:r>
          </w:p>
        </w:tc>
        <w:tc>
          <w:tcPr>
            <w:tcW w:w="2616" w:type="dxa"/>
            <w:vAlign w:val="center"/>
          </w:tcPr>
          <w:p w14:paraId="234FC194">
            <w:pPr>
              <w:keepNext w:val="0"/>
              <w:keepLines w:val="0"/>
              <w:widowControl/>
              <w:suppressLineNumbers w:val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</w:p>
        </w:tc>
        <w:tc>
          <w:tcPr>
            <w:tcW w:w="1987" w:type="dxa"/>
            <w:vAlign w:val="center"/>
          </w:tcPr>
          <w:p w14:paraId="36590955">
            <w:pPr>
              <w:keepNext w:val="0"/>
              <w:keepLines w:val="0"/>
              <w:widowControl/>
              <w:suppressLineNumbers w:val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1BA29684">
            <w:pPr>
              <w:keepNext w:val="0"/>
              <w:keepLines w:val="0"/>
              <w:widowControl/>
              <w:suppressLineNumbers w:val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</w:p>
        </w:tc>
      </w:tr>
      <w:tr w14:paraId="4DC4EE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5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3858BD5">
            <w:pPr>
              <w:pStyle w:val="14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1E406253">
            <w:pPr>
              <w:tabs>
                <w:tab w:val="left" w:pos="2779"/>
              </w:tabs>
              <w:bidi w:val="0"/>
              <w:ind w:firstLine="660" w:firstLineChars="300"/>
              <w:jc w:val="both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过期</w:t>
            </w:r>
          </w:p>
        </w:tc>
      </w:tr>
      <w:tr w14:paraId="549D49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32EAC673">
            <w:pPr>
              <w:pStyle w:val="14"/>
              <w:spacing w:line="212" w:lineRule="exact"/>
              <w:ind w:left="4867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20D09593">
            <w:pPr>
              <w:pStyle w:val="14"/>
              <w:spacing w:line="212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保证申明</w:t>
            </w:r>
          </w:p>
          <w:p w14:paraId="469FA32A">
            <w:pPr>
              <w:pStyle w:val="14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039D82AF">
            <w:pPr>
              <w:pStyle w:val="14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6B2F8D14">
            <w:pPr>
              <w:pStyle w:val="14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指定代表或委托代理人签字：</w:t>
            </w:r>
          </w:p>
          <w:p w14:paraId="353A7F84">
            <w:pPr>
              <w:pStyle w:val="14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108F0095">
            <w:pPr>
              <w:pStyle w:val="14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both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  <w:p w14:paraId="09646CF8">
            <w:pPr>
              <w:pStyle w:val="14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both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5BF92845"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A022D">
    <w:pPr>
      <w:pStyle w:val="6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-475615</wp:posOffset>
              </wp:positionV>
              <wp:extent cx="177800" cy="26479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799" cy="264765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407876DF">
                          <w:pPr>
                            <w:pStyle w:val="6"/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-37.45pt;height:20.85pt;width:1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zj1j62gAAAAcBAAAPAAAAAAAAAAEAIAAAACIAAABk&#10;cnMvZG93bnJldi54bWxQSwECFAAUAAAACACHTuJAC7N9GgQCAAD0AwAADgAAAAAAAAABACAAAAAp&#10;AQAAZHJzL2Uyb0RvYy54bWxQSwUGAAAAAAYABgBZAQAAnwUAAAAA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407876DF">
                    <w:pPr>
                      <w:pStyle w:val="6"/>
                      <w:rPr>
                        <w:rFonts w:hint="eastAsia"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compatSetting w:name="compatibilityMode" w:uri="http://schemas.microsoft.com/office/word" w:val="14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71B71C7"/>
    <w:rsid w:val="195238B5"/>
    <w:rsid w:val="45CE13BA"/>
    <w:rsid w:val="4FB56552"/>
    <w:rsid w:val="58622D27"/>
    <w:rsid w:val="5A202228"/>
    <w:rsid w:val="679B5183"/>
    <w:rsid w:val="F5D6DB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9"/>
      <w:ind w:left="1956" w:right="1974"/>
      <w:jc w:val="center"/>
      <w:outlineLvl w:val="1"/>
    </w:pPr>
    <w:rPr>
      <w:rFonts w:ascii="宋体" w:eastAsia="宋体" w:cs="宋体"/>
      <w:sz w:val="36"/>
      <w:szCs w:val="36"/>
      <w:lang w:val="zh-CN" w:eastAsia="zh-CN" w:bidi="zh-CN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ascii="宋体"/>
      <w:kern w:val="2"/>
      <w:sz w:val="14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0">
    <w:name w:val="样式1"/>
    <w:basedOn w:val="1"/>
    <w:qFormat/>
    <w:uiPriority w:val="0"/>
    <w:pPr>
      <w:ind w:firstLine="200" w:firstLineChars="200"/>
      <w:jc w:val="left"/>
    </w:pPr>
    <w:rPr>
      <w:rFonts w:ascii="仿宋" w:eastAsia="仿宋"/>
      <w:color w:val="000000"/>
      <w:kern w:val="0"/>
      <w:sz w:val="30"/>
      <w:szCs w:val="30"/>
      <w:lang w:bidi="en-US"/>
    </w:rPr>
  </w:style>
  <w:style w:type="paragraph" w:customStyle="1" w:styleId="11">
    <w:name w:val="02-标题1"/>
    <w:basedOn w:val="5"/>
    <w:qFormat/>
    <w:uiPriority w:val="0"/>
    <w:pPr>
      <w:spacing w:after="50" w:afterLines="50" w:line="500" w:lineRule="exact"/>
      <w:jc w:val="center"/>
    </w:pPr>
    <w:rPr>
      <w:rFonts w:cs="宋体"/>
      <w:b/>
      <w:sz w:val="36"/>
      <w:szCs w:val="36"/>
    </w:rPr>
  </w:style>
  <w:style w:type="paragraph" w:customStyle="1" w:styleId="12">
    <w:name w:val="04B-文书标题"/>
    <w:basedOn w:val="11"/>
    <w:qFormat/>
    <w:uiPriority w:val="0"/>
    <w:pPr>
      <w:spacing w:after="192" w:afterLines="0" w:line="500" w:lineRule="exact"/>
      <w:jc w:val="center"/>
    </w:pPr>
    <w:rPr>
      <w:rFonts w:ascii="宋体" w:cs="宋体"/>
      <w:sz w:val="36"/>
      <w:szCs w:val="36"/>
    </w:rPr>
  </w:style>
  <w:style w:type="paragraph" w:customStyle="1" w:styleId="13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customStyle="1" w:styleId="14">
    <w:name w:val="Table Paragraph"/>
    <w:basedOn w:val="1"/>
    <w:qFormat/>
    <w:uiPriority w:val="0"/>
    <w:rPr>
      <w:rFonts w:asci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2</Pages>
  <Words>403</Words>
  <Characters>442</Characters>
  <Lines>482</Lines>
  <Paragraphs>287</Paragraphs>
  <TotalTime>5</TotalTime>
  <ScaleCrop>false</ScaleCrop>
  <LinksUpToDate>false</LinksUpToDate>
  <CharactersWithSpaces>492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2024-03-26T09:20:00Z</dcterms:created>
  <dc:creator>Administrator</dc:creator>
  <cp:lastModifiedBy>白婧</cp:lastModifiedBy>
  <cp:lastPrinted>2024-11-18T08:10:00Z</cp:lastPrinted>
  <dcterms:modified xsi:type="dcterms:W3CDTF">2024-11-20T08:25:24Z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6EB6322B44E946CF827282C01DC0BCEB_13</vt:lpwstr>
  </property>
</Properties>
</file>